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58920" w14:textId="77777777" w:rsidR="009D1F15" w:rsidRDefault="009D1F15" w:rsidP="0057466C">
      <w:pPr>
        <w:pStyle w:val="overskrift40"/>
      </w:pPr>
    </w:p>
    <w:p w14:paraId="6BED9912" w14:textId="77777777" w:rsidR="009D1F15" w:rsidRDefault="009D1F15" w:rsidP="0057466C">
      <w:pPr>
        <w:pStyle w:val="overskrift40"/>
      </w:pPr>
    </w:p>
    <w:p w14:paraId="60A13304" w14:textId="1FAA8644" w:rsidR="00B115FE" w:rsidRPr="00B115FE" w:rsidRDefault="00B115FE" w:rsidP="0057466C">
      <w:pPr>
        <w:pStyle w:val="overskrift40"/>
        <w:rPr>
          <w:bCs/>
          <w:szCs w:val="20"/>
        </w:rPr>
      </w:pPr>
      <w:r>
        <w:t>Tilbudsbrev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22041B7" w14:textId="5E22879D" w:rsidR="00A966B6" w:rsidRPr="00403B81" w:rsidRDefault="001865F7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4"/>
        </w:rPr>
        <w:t xml:space="preserve">Vintervedlikehold – </w:t>
      </w:r>
      <w:r w:rsidR="00AB6C29">
        <w:rPr>
          <w:rFonts w:cs="Arial"/>
          <w:b/>
          <w:sz w:val="24"/>
        </w:rPr>
        <w:t>REVE</w:t>
      </w:r>
      <w:r w:rsidR="00505995">
        <w:rPr>
          <w:rFonts w:cs="Arial"/>
          <w:b/>
          <w:sz w:val="24"/>
        </w:rPr>
        <w:t xml:space="preserve"> </w:t>
      </w:r>
      <w:r w:rsidR="007E0217">
        <w:rPr>
          <w:rFonts w:cs="Arial"/>
          <w:b/>
          <w:sz w:val="24"/>
        </w:rPr>
        <w:t>–</w:t>
      </w:r>
      <w:r w:rsidR="00505995">
        <w:rPr>
          <w:rFonts w:cs="Arial"/>
          <w:b/>
          <w:sz w:val="24"/>
        </w:rPr>
        <w:t xml:space="preserve"> </w:t>
      </w:r>
      <w:proofErr w:type="spellStart"/>
      <w:r w:rsidR="00F26BE4">
        <w:rPr>
          <w:rFonts w:cs="Arial"/>
          <w:b/>
          <w:sz w:val="24"/>
        </w:rPr>
        <w:t>Tromsdal</w:t>
      </w:r>
      <w:proofErr w:type="spellEnd"/>
      <w:r w:rsidR="00F26BE4">
        <w:rPr>
          <w:rFonts w:cs="Arial"/>
          <w:b/>
          <w:sz w:val="24"/>
        </w:rPr>
        <w:t xml:space="preserve"> lager</w:t>
      </w:r>
    </w:p>
    <w:p w14:paraId="2A85BA56" w14:textId="63EDF2A5" w:rsidR="00A966B6" w:rsidRPr="00403B81" w:rsidRDefault="00340C55" w:rsidP="00A966B6">
      <w:pPr>
        <w:rPr>
          <w:rFonts w:cs="Arial"/>
          <w:b/>
          <w:sz w:val="22"/>
          <w:szCs w:val="22"/>
        </w:rPr>
      </w:pPr>
      <w:r w:rsidRPr="00403B81">
        <w:rPr>
          <w:rFonts w:cs="Arial"/>
          <w:b/>
          <w:sz w:val="22"/>
          <w:szCs w:val="22"/>
        </w:rPr>
        <w:t>Saks</w:t>
      </w:r>
      <w:r w:rsidR="001865F7">
        <w:rPr>
          <w:rFonts w:cs="Arial"/>
          <w:b/>
          <w:sz w:val="22"/>
          <w:szCs w:val="22"/>
        </w:rPr>
        <w:t>nummer</w:t>
      </w:r>
      <w:r w:rsidR="00403B81" w:rsidRPr="00403B81">
        <w:rPr>
          <w:rFonts w:cs="Arial"/>
          <w:b/>
          <w:sz w:val="22"/>
          <w:szCs w:val="22"/>
        </w:rPr>
        <w:t xml:space="preserve">: </w:t>
      </w:r>
      <w:r w:rsidR="00267740">
        <w:rPr>
          <w:rFonts w:cs="Arial"/>
          <w:b/>
          <w:sz w:val="22"/>
          <w:szCs w:val="22"/>
        </w:rPr>
        <w:t>R0</w:t>
      </w:r>
      <w:r w:rsidR="00AB6C29">
        <w:rPr>
          <w:rFonts w:cs="Arial"/>
          <w:b/>
          <w:sz w:val="22"/>
          <w:szCs w:val="22"/>
        </w:rPr>
        <w:t>20</w:t>
      </w:r>
      <w:r w:rsidR="00F26BE4">
        <w:rPr>
          <w:rFonts w:cs="Arial"/>
          <w:b/>
          <w:sz w:val="22"/>
          <w:szCs w:val="22"/>
        </w:rPr>
        <w:t>38</w:t>
      </w:r>
    </w:p>
    <w:p w14:paraId="55AD3FC3" w14:textId="29F2B3BA" w:rsidR="0035606B" w:rsidRPr="00403B81" w:rsidRDefault="0035606B" w:rsidP="00F64DF7">
      <w:pPr>
        <w:rPr>
          <w:rFonts w:cs="Arial"/>
          <w:sz w:val="24"/>
        </w:rPr>
      </w:pPr>
    </w:p>
    <w:p w14:paraId="300ED566" w14:textId="2A519049" w:rsidR="00A25535" w:rsidRPr="00403B81" w:rsidRDefault="00A25535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14:paraId="7134730F" w14:textId="77777777" w:rsidR="00A25535" w:rsidRPr="00403B81" w:rsidRDefault="00A25535" w:rsidP="00F64DF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RPr="00403B81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44CB62C9" w14:textId="6FE740AC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F03F8B" w:rsidRPr="00403B81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14:paraId="6B3917CB" w14:textId="08E8230F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Pr="00403B81" w:rsidRDefault="00F03F8B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FFAEA7E" w14:textId="1121B7B9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65D9D773" w14:textId="5BF2F968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14:paraId="69917885" w14:textId="07BE573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3C39BF38" w14:textId="349A3E2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1931312B" w14:textId="268ED19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54754B82" w14:textId="77777777" w:rsidR="00F357DE" w:rsidRPr="00403B81" w:rsidRDefault="00F357DE" w:rsidP="00F64DF7">
      <w:pPr>
        <w:rPr>
          <w:rFonts w:cs="Arial"/>
          <w:sz w:val="24"/>
        </w:rPr>
      </w:pPr>
    </w:p>
    <w:p w14:paraId="61A9FBE1" w14:textId="44287303" w:rsidR="00F357DE" w:rsidRPr="00403B81" w:rsidRDefault="00F357DE" w:rsidP="00F64DF7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="00817370" w:rsidRPr="00403B81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14:paraId="7CFA2B2B" w14:textId="226040FD" w:rsidR="00AC1E41" w:rsidRPr="00403B81" w:rsidRDefault="00F357DE" w:rsidP="00F64DF7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RPr="00403B81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3FD401B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478224D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0AF83F0C" w14:textId="030B5F15" w:rsidR="00A25535" w:rsidRPr="00403B81" w:rsidRDefault="00A2553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7A97DED5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0451C47D" w14:textId="77777777" w:rsidR="00ED070A" w:rsidRPr="00403B81" w:rsidRDefault="00ED070A" w:rsidP="00DC57BB">
      <w:pPr>
        <w:pStyle w:val="Listeavsnitt"/>
        <w:ind w:left="360"/>
        <w:rPr>
          <w:rFonts w:cs="Arial"/>
          <w:sz w:val="24"/>
        </w:rPr>
      </w:pPr>
    </w:p>
    <w:p w14:paraId="6540A662" w14:textId="77777777" w:rsidR="00403B81" w:rsidRDefault="00403B81" w:rsidP="00403B81">
      <w:pPr>
        <w:rPr>
          <w:rFonts w:cs="Arial"/>
          <w:sz w:val="24"/>
        </w:rPr>
      </w:pPr>
    </w:p>
    <w:p w14:paraId="222FCB81" w14:textId="55B56EE4" w:rsidR="00F45270" w:rsidRPr="00403B81" w:rsidRDefault="00F45270" w:rsidP="00403B81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lastRenderedPageBreak/>
        <w:t>Avvik og forbehold til konkurransegrunnlaget</w:t>
      </w:r>
    </w:p>
    <w:p w14:paraId="1E9EE6F6" w14:textId="77777777" w:rsidR="00F45270" w:rsidRPr="00403B81" w:rsidRDefault="00F45270" w:rsidP="00F45270">
      <w:pPr>
        <w:rPr>
          <w:rFonts w:cs="Arial"/>
          <w:sz w:val="24"/>
        </w:rPr>
      </w:pPr>
    </w:p>
    <w:p w14:paraId="510F2FB3" w14:textId="77777777" w:rsidR="00F45270" w:rsidRPr="00403B81" w:rsidRDefault="00D15867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Leverandør har ingen avvik/forbehold til konkurransegrunnlaget. </w:t>
      </w:r>
    </w:p>
    <w:p w14:paraId="4EA5D90B" w14:textId="77777777" w:rsidR="00F45270" w:rsidRPr="00403B81" w:rsidRDefault="00D15867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Leverandør følgende avvik/forbehold til konkurransegrunnlaget (Fyll inn i tabellen under):</w:t>
      </w:r>
    </w:p>
    <w:p w14:paraId="4B844DDE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403B81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="00F45270" w:rsidRPr="00403B81" w14:paraId="0CECD2BF" w14:textId="77777777" w:rsidTr="00F45270">
        <w:tc>
          <w:tcPr>
            <w:tcW w:w="2268" w:type="dxa"/>
          </w:tcPr>
          <w:p w14:paraId="7557228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2AD42EE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2917D44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12381791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7934B006" w14:textId="77777777" w:rsidTr="00F45270">
        <w:tc>
          <w:tcPr>
            <w:tcW w:w="2268" w:type="dxa"/>
          </w:tcPr>
          <w:p w14:paraId="745D9E49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468E3980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940BB6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361C7A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167508FE" w14:textId="77777777" w:rsidTr="00F45270">
        <w:tc>
          <w:tcPr>
            <w:tcW w:w="2268" w:type="dxa"/>
          </w:tcPr>
          <w:p w14:paraId="7551C106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5C670448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771C16C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0BA36562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00F78D5F" w14:textId="77777777" w:rsidTr="00F45270">
        <w:tc>
          <w:tcPr>
            <w:tcW w:w="2268" w:type="dxa"/>
          </w:tcPr>
          <w:p w14:paraId="22E6A81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05CADCC3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283E1F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8813C6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67C288BA" w14:textId="77777777" w:rsidR="00F45270" w:rsidRPr="00403B81" w:rsidRDefault="00F45270" w:rsidP="00F64DF7">
      <w:pPr>
        <w:rPr>
          <w:rFonts w:cs="Arial"/>
          <w:sz w:val="24"/>
        </w:rPr>
      </w:pPr>
    </w:p>
    <w:p w14:paraId="5C5F95E3" w14:textId="77777777" w:rsidR="00F45270" w:rsidRPr="00403B81" w:rsidRDefault="00F45270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14:paraId="5A0612EF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59AE5183" w14:textId="77777777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14:paraId="5471A323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488DBF19" w14:textId="5785B666" w:rsidR="00F45270" w:rsidRPr="00403B81" w:rsidRDefault="00D15867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ingen opplysninger som er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13.</w:t>
      </w:r>
    </w:p>
    <w:p w14:paraId="00E9091D" w14:textId="6AA8D979" w:rsidR="00F45270" w:rsidRPr="00403B81" w:rsidRDefault="00D15867" w:rsidP="00AC1E41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følgende taushetspliktige opplysninger som skal være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13*:</w:t>
      </w:r>
    </w:p>
    <w:p w14:paraId="36114320" w14:textId="0F79F326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3799"/>
        <w:gridCol w:w="3542"/>
      </w:tblGrid>
      <w:tr w:rsidR="00F45270" w:rsidRPr="00403B81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="00F45270" w:rsidRPr="00403B81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14:paraId="48CB81A1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2373D49B" w14:textId="0E61BB12" w:rsidR="005A54F6" w:rsidRDefault="00F45270" w:rsidP="001835B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p w14:paraId="1D5DD2C4" w14:textId="097E878B" w:rsidR="00764B1A" w:rsidRPr="00B072AE" w:rsidRDefault="00764B1A" w:rsidP="0044342B">
      <w:pPr>
        <w:pStyle w:val="Brdtekstpaaflgende"/>
        <w:tabs>
          <w:tab w:val="left" w:pos="1985"/>
        </w:tabs>
      </w:pPr>
    </w:p>
    <w:sectPr w:rsidR="00764B1A" w:rsidRPr="00B072AE" w:rsidSect="009D1F15">
      <w:headerReference w:type="default" r:id="rId11"/>
      <w:headerReference w:type="first" r:id="rId12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8D4EE" w14:textId="77777777" w:rsidR="00D15867" w:rsidRDefault="00D15867">
      <w:r>
        <w:separator/>
      </w:r>
    </w:p>
  </w:endnote>
  <w:endnote w:type="continuationSeparator" w:id="0">
    <w:p w14:paraId="1D0A3056" w14:textId="77777777" w:rsidR="00D15867" w:rsidRDefault="00D15867">
      <w:r>
        <w:continuationSeparator/>
      </w:r>
    </w:p>
  </w:endnote>
  <w:endnote w:type="continuationNotice" w:id="1">
    <w:p w14:paraId="662124BB" w14:textId="77777777" w:rsidR="00D15867" w:rsidRDefault="00D1586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F922" w14:textId="77777777" w:rsidR="00D15867" w:rsidRDefault="00D15867">
      <w:r>
        <w:separator/>
      </w:r>
    </w:p>
  </w:footnote>
  <w:footnote w:type="continuationSeparator" w:id="0">
    <w:p w14:paraId="5358B798" w14:textId="77777777" w:rsidR="00D15867" w:rsidRDefault="00D15867">
      <w:r>
        <w:continuationSeparator/>
      </w:r>
    </w:p>
  </w:footnote>
  <w:footnote w:type="continuationNotice" w:id="1">
    <w:p w14:paraId="382AEE52" w14:textId="77777777" w:rsidR="00D15867" w:rsidRDefault="00D1586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6EEFA03" w:rsidR="006D250D" w:rsidRDefault="006D250D" w:rsidP="00471E1E">
    <w:pPr>
      <w:ind w:left="7371" w:firstLine="20"/>
    </w:pPr>
  </w:p>
  <w:p w14:paraId="44EF0E69" w14:textId="1A4FB382" w:rsidR="00B4478A" w:rsidRDefault="009D1F15" w:rsidP="009D1F15">
    <w:pPr>
      <w:ind w:left="7088" w:hanging="7372"/>
    </w:pPr>
    <w:r>
      <w:t>Konkurranse: 202</w:t>
    </w:r>
    <w:r w:rsidR="00505995">
      <w:t>6/</w:t>
    </w:r>
    <w:r w:rsidR="00AB6C29">
      <w:t>24</w:t>
    </w:r>
    <w:r w:rsidR="00051C09">
      <w:t>3</w:t>
    </w:r>
    <w:r w:rsidR="00D61FC1">
      <w:t>4</w:t>
    </w:r>
    <w:r>
      <w:tab/>
    </w:r>
    <w:proofErr w:type="spellStart"/>
    <w:r>
      <w:t>Kontraktsnummer</w:t>
    </w:r>
    <w:proofErr w:type="spellEnd"/>
    <w:r>
      <w:t xml:space="preserve">: </w:t>
    </w:r>
    <w:r w:rsidR="00051C09">
      <w:t>R020</w:t>
    </w:r>
    <w:r w:rsidR="00D61FC1">
      <w:t>38</w:t>
    </w:r>
  </w:p>
  <w:p w14:paraId="2208A17F" w14:textId="77777777" w:rsidR="006D250D" w:rsidRDefault="006D250D" w:rsidP="009D1F15">
    <w:pPr>
      <w:ind w:firstLine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46589592" w:rsidR="006D250D" w:rsidRPr="00A54B88" w:rsidRDefault="009D1F15" w:rsidP="008C6E41">
    <w:pPr>
      <w:ind w:left="6946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F6EDF2D" wp14:editId="6B7492B8">
          <wp:simplePos x="0" y="0"/>
          <wp:positionH relativeFrom="column">
            <wp:posOffset>0</wp:posOffset>
          </wp:positionH>
          <wp:positionV relativeFrom="paragraph">
            <wp:posOffset>209550</wp:posOffset>
          </wp:positionV>
          <wp:extent cx="1953658" cy="559543"/>
          <wp:effectExtent l="0" t="0" r="8890" b="0"/>
          <wp:wrapTight wrapText="bothSides">
            <wp:wrapPolygon edited="0">
              <wp:start x="1053" y="0"/>
              <wp:lineTo x="0" y="3678"/>
              <wp:lineTo x="0" y="15446"/>
              <wp:lineTo x="1053" y="20595"/>
              <wp:lineTo x="2317" y="20595"/>
              <wp:lineTo x="21488" y="13240"/>
              <wp:lineTo x="21488" y="6620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D"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1A4B"/>
    <w:multiLevelType w:val="hybridMultilevel"/>
    <w:tmpl w:val="4B2C5FC6"/>
    <w:lvl w:ilvl="0" w:tplc="BEC06470">
      <w:start w:val="1"/>
      <w:numFmt w:val="bullet"/>
      <w:pStyle w:val="Overskrif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5"/>
  </w:num>
  <w:num w:numId="2" w16cid:durableId="1527408463">
    <w:abstractNumId w:val="8"/>
  </w:num>
  <w:num w:numId="3" w16cid:durableId="232398826">
    <w:abstractNumId w:val="6"/>
  </w:num>
  <w:num w:numId="4" w16cid:durableId="1439983725">
    <w:abstractNumId w:val="0"/>
  </w:num>
  <w:num w:numId="5" w16cid:durableId="1759211316">
    <w:abstractNumId w:val="9"/>
  </w:num>
  <w:num w:numId="6" w16cid:durableId="1093667424">
    <w:abstractNumId w:val="10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4"/>
  </w:num>
  <w:num w:numId="10" w16cid:durableId="1884175080">
    <w:abstractNumId w:val="2"/>
  </w:num>
  <w:num w:numId="11" w16cid:durableId="1291745968">
    <w:abstractNumId w:val="3"/>
  </w:num>
  <w:num w:numId="12" w16cid:durableId="1333341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40FB"/>
    <w:rsid w:val="00025399"/>
    <w:rsid w:val="00030426"/>
    <w:rsid w:val="000338BF"/>
    <w:rsid w:val="00033EC0"/>
    <w:rsid w:val="00043F3B"/>
    <w:rsid w:val="0004434C"/>
    <w:rsid w:val="00046FBF"/>
    <w:rsid w:val="000477FC"/>
    <w:rsid w:val="00051C09"/>
    <w:rsid w:val="0006292B"/>
    <w:rsid w:val="0006409A"/>
    <w:rsid w:val="00074163"/>
    <w:rsid w:val="000830CD"/>
    <w:rsid w:val="000842CC"/>
    <w:rsid w:val="00084522"/>
    <w:rsid w:val="000968F4"/>
    <w:rsid w:val="000A22E1"/>
    <w:rsid w:val="000A7C5C"/>
    <w:rsid w:val="000B2196"/>
    <w:rsid w:val="000B2D2D"/>
    <w:rsid w:val="000C2406"/>
    <w:rsid w:val="000C4D06"/>
    <w:rsid w:val="000C4D5D"/>
    <w:rsid w:val="000C6B79"/>
    <w:rsid w:val="000C7AE1"/>
    <w:rsid w:val="000D31E7"/>
    <w:rsid w:val="000D55BA"/>
    <w:rsid w:val="000E5EA4"/>
    <w:rsid w:val="000F2C24"/>
    <w:rsid w:val="000F5A2B"/>
    <w:rsid w:val="000F5BD7"/>
    <w:rsid w:val="001137C0"/>
    <w:rsid w:val="00125200"/>
    <w:rsid w:val="00137EB1"/>
    <w:rsid w:val="00140387"/>
    <w:rsid w:val="00147A5F"/>
    <w:rsid w:val="00150433"/>
    <w:rsid w:val="00155799"/>
    <w:rsid w:val="0015623C"/>
    <w:rsid w:val="00157903"/>
    <w:rsid w:val="0017242D"/>
    <w:rsid w:val="00180AF0"/>
    <w:rsid w:val="001835B6"/>
    <w:rsid w:val="001865F7"/>
    <w:rsid w:val="001A2D79"/>
    <w:rsid w:val="001A39A2"/>
    <w:rsid w:val="001B4EE4"/>
    <w:rsid w:val="001C39D2"/>
    <w:rsid w:val="001C416B"/>
    <w:rsid w:val="001C45FA"/>
    <w:rsid w:val="001D3AD7"/>
    <w:rsid w:val="001E5137"/>
    <w:rsid w:val="001E7C6E"/>
    <w:rsid w:val="00207E7D"/>
    <w:rsid w:val="00216075"/>
    <w:rsid w:val="00217070"/>
    <w:rsid w:val="0023422D"/>
    <w:rsid w:val="00254BAB"/>
    <w:rsid w:val="0026278D"/>
    <w:rsid w:val="002668A4"/>
    <w:rsid w:val="00267740"/>
    <w:rsid w:val="00274365"/>
    <w:rsid w:val="00277541"/>
    <w:rsid w:val="00295AD1"/>
    <w:rsid w:val="002A4BD6"/>
    <w:rsid w:val="002A57D3"/>
    <w:rsid w:val="002A7970"/>
    <w:rsid w:val="002B00BD"/>
    <w:rsid w:val="002B252E"/>
    <w:rsid w:val="002B52A6"/>
    <w:rsid w:val="002C4BB6"/>
    <w:rsid w:val="002C57DB"/>
    <w:rsid w:val="002D28FB"/>
    <w:rsid w:val="002D4D04"/>
    <w:rsid w:val="002E6EFD"/>
    <w:rsid w:val="002F373B"/>
    <w:rsid w:val="00302477"/>
    <w:rsid w:val="00307C2C"/>
    <w:rsid w:val="003132D9"/>
    <w:rsid w:val="00333D3D"/>
    <w:rsid w:val="00340C55"/>
    <w:rsid w:val="003528D2"/>
    <w:rsid w:val="0035606B"/>
    <w:rsid w:val="00366991"/>
    <w:rsid w:val="003764CE"/>
    <w:rsid w:val="00384656"/>
    <w:rsid w:val="00391CB3"/>
    <w:rsid w:val="00395C08"/>
    <w:rsid w:val="003B00A6"/>
    <w:rsid w:val="003B2510"/>
    <w:rsid w:val="003B287F"/>
    <w:rsid w:val="003B43C5"/>
    <w:rsid w:val="003C0369"/>
    <w:rsid w:val="003C6701"/>
    <w:rsid w:val="003F0723"/>
    <w:rsid w:val="003F4B0B"/>
    <w:rsid w:val="003F4F26"/>
    <w:rsid w:val="00402A4E"/>
    <w:rsid w:val="00403B81"/>
    <w:rsid w:val="00413CB7"/>
    <w:rsid w:val="00420FAC"/>
    <w:rsid w:val="0042130F"/>
    <w:rsid w:val="00422652"/>
    <w:rsid w:val="00424293"/>
    <w:rsid w:val="0042671B"/>
    <w:rsid w:val="00431A70"/>
    <w:rsid w:val="0043696F"/>
    <w:rsid w:val="00437EFB"/>
    <w:rsid w:val="0044342B"/>
    <w:rsid w:val="00443BB5"/>
    <w:rsid w:val="004608B9"/>
    <w:rsid w:val="00465767"/>
    <w:rsid w:val="00471E1E"/>
    <w:rsid w:val="004720FC"/>
    <w:rsid w:val="004729A5"/>
    <w:rsid w:val="004B2CED"/>
    <w:rsid w:val="004B4314"/>
    <w:rsid w:val="004B579C"/>
    <w:rsid w:val="004C0B7C"/>
    <w:rsid w:val="004D1402"/>
    <w:rsid w:val="004D7A5A"/>
    <w:rsid w:val="004F027B"/>
    <w:rsid w:val="004F6022"/>
    <w:rsid w:val="004F6869"/>
    <w:rsid w:val="00501667"/>
    <w:rsid w:val="00505995"/>
    <w:rsid w:val="00516C57"/>
    <w:rsid w:val="00522156"/>
    <w:rsid w:val="00522E4D"/>
    <w:rsid w:val="00530E8C"/>
    <w:rsid w:val="00532DD9"/>
    <w:rsid w:val="00554DCD"/>
    <w:rsid w:val="0057466C"/>
    <w:rsid w:val="005860C9"/>
    <w:rsid w:val="00595B3E"/>
    <w:rsid w:val="00596F54"/>
    <w:rsid w:val="005A54F6"/>
    <w:rsid w:val="005B3A84"/>
    <w:rsid w:val="005B7B9E"/>
    <w:rsid w:val="005B7D54"/>
    <w:rsid w:val="005D5A6D"/>
    <w:rsid w:val="005D6A5F"/>
    <w:rsid w:val="005F497E"/>
    <w:rsid w:val="005F5BDE"/>
    <w:rsid w:val="006033EE"/>
    <w:rsid w:val="00603782"/>
    <w:rsid w:val="00606485"/>
    <w:rsid w:val="00611757"/>
    <w:rsid w:val="00617E78"/>
    <w:rsid w:val="00626262"/>
    <w:rsid w:val="00627BA8"/>
    <w:rsid w:val="00631B0F"/>
    <w:rsid w:val="00637182"/>
    <w:rsid w:val="00640D73"/>
    <w:rsid w:val="006600E2"/>
    <w:rsid w:val="00684F66"/>
    <w:rsid w:val="006A693B"/>
    <w:rsid w:val="006A6C8C"/>
    <w:rsid w:val="006B7263"/>
    <w:rsid w:val="006C2F3D"/>
    <w:rsid w:val="006C3D35"/>
    <w:rsid w:val="006C5AC5"/>
    <w:rsid w:val="006D250D"/>
    <w:rsid w:val="006D5F23"/>
    <w:rsid w:val="006D796B"/>
    <w:rsid w:val="006E41C5"/>
    <w:rsid w:val="006F292D"/>
    <w:rsid w:val="00705CE9"/>
    <w:rsid w:val="00735986"/>
    <w:rsid w:val="007365E2"/>
    <w:rsid w:val="0074002F"/>
    <w:rsid w:val="007404BA"/>
    <w:rsid w:val="007477B9"/>
    <w:rsid w:val="00761FC5"/>
    <w:rsid w:val="00764B1A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D5DC0"/>
    <w:rsid w:val="007E0217"/>
    <w:rsid w:val="007E0667"/>
    <w:rsid w:val="007F007C"/>
    <w:rsid w:val="007F3C2E"/>
    <w:rsid w:val="007F7BFC"/>
    <w:rsid w:val="00805017"/>
    <w:rsid w:val="008106AA"/>
    <w:rsid w:val="00817360"/>
    <w:rsid w:val="00817370"/>
    <w:rsid w:val="00826CC2"/>
    <w:rsid w:val="0083208A"/>
    <w:rsid w:val="008456BC"/>
    <w:rsid w:val="008522BA"/>
    <w:rsid w:val="00852F40"/>
    <w:rsid w:val="00855BB6"/>
    <w:rsid w:val="008652A5"/>
    <w:rsid w:val="00867B3E"/>
    <w:rsid w:val="00870B5E"/>
    <w:rsid w:val="00872840"/>
    <w:rsid w:val="00873FDF"/>
    <w:rsid w:val="008752B0"/>
    <w:rsid w:val="008845CF"/>
    <w:rsid w:val="00892743"/>
    <w:rsid w:val="008958BC"/>
    <w:rsid w:val="008A6706"/>
    <w:rsid w:val="008B062F"/>
    <w:rsid w:val="008C2587"/>
    <w:rsid w:val="008C50FC"/>
    <w:rsid w:val="008C6E41"/>
    <w:rsid w:val="008E732B"/>
    <w:rsid w:val="008E79B3"/>
    <w:rsid w:val="008F5D03"/>
    <w:rsid w:val="00903AA2"/>
    <w:rsid w:val="00910C25"/>
    <w:rsid w:val="00917F30"/>
    <w:rsid w:val="0092093C"/>
    <w:rsid w:val="009213C9"/>
    <w:rsid w:val="00923DD6"/>
    <w:rsid w:val="00924BBB"/>
    <w:rsid w:val="00940D39"/>
    <w:rsid w:val="00942B66"/>
    <w:rsid w:val="009629EB"/>
    <w:rsid w:val="009646D1"/>
    <w:rsid w:val="00971592"/>
    <w:rsid w:val="00976DED"/>
    <w:rsid w:val="00982250"/>
    <w:rsid w:val="00985921"/>
    <w:rsid w:val="009C1D6E"/>
    <w:rsid w:val="009D1F15"/>
    <w:rsid w:val="009E11D0"/>
    <w:rsid w:val="009E65C8"/>
    <w:rsid w:val="009F1A2F"/>
    <w:rsid w:val="009F1CD9"/>
    <w:rsid w:val="009F3863"/>
    <w:rsid w:val="00A029A8"/>
    <w:rsid w:val="00A25535"/>
    <w:rsid w:val="00A26389"/>
    <w:rsid w:val="00A30621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B6C29"/>
    <w:rsid w:val="00AC1E41"/>
    <w:rsid w:val="00AE1616"/>
    <w:rsid w:val="00AE4E7E"/>
    <w:rsid w:val="00AF1FE4"/>
    <w:rsid w:val="00AF2C00"/>
    <w:rsid w:val="00B02EEB"/>
    <w:rsid w:val="00B072AE"/>
    <w:rsid w:val="00B07E55"/>
    <w:rsid w:val="00B105CD"/>
    <w:rsid w:val="00B11280"/>
    <w:rsid w:val="00B115FE"/>
    <w:rsid w:val="00B21B5A"/>
    <w:rsid w:val="00B25EA7"/>
    <w:rsid w:val="00B4478A"/>
    <w:rsid w:val="00B576E0"/>
    <w:rsid w:val="00B62D90"/>
    <w:rsid w:val="00B76748"/>
    <w:rsid w:val="00B81F8E"/>
    <w:rsid w:val="00B82508"/>
    <w:rsid w:val="00BA72A0"/>
    <w:rsid w:val="00BB30BF"/>
    <w:rsid w:val="00BB509B"/>
    <w:rsid w:val="00BC5EB9"/>
    <w:rsid w:val="00BD3F26"/>
    <w:rsid w:val="00BF30A3"/>
    <w:rsid w:val="00C01C6A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A0E37"/>
    <w:rsid w:val="00CA7339"/>
    <w:rsid w:val="00CC24C2"/>
    <w:rsid w:val="00CD7B31"/>
    <w:rsid w:val="00CE2024"/>
    <w:rsid w:val="00CF0CD3"/>
    <w:rsid w:val="00CF18BD"/>
    <w:rsid w:val="00CF60AD"/>
    <w:rsid w:val="00D04625"/>
    <w:rsid w:val="00D04DF9"/>
    <w:rsid w:val="00D15867"/>
    <w:rsid w:val="00D24796"/>
    <w:rsid w:val="00D47711"/>
    <w:rsid w:val="00D5535F"/>
    <w:rsid w:val="00D5798B"/>
    <w:rsid w:val="00D61FC1"/>
    <w:rsid w:val="00D6697D"/>
    <w:rsid w:val="00D67062"/>
    <w:rsid w:val="00D77DCF"/>
    <w:rsid w:val="00D80A3D"/>
    <w:rsid w:val="00D9433C"/>
    <w:rsid w:val="00D94AD7"/>
    <w:rsid w:val="00D96F8D"/>
    <w:rsid w:val="00DA673C"/>
    <w:rsid w:val="00DA684A"/>
    <w:rsid w:val="00DA717D"/>
    <w:rsid w:val="00DC33AD"/>
    <w:rsid w:val="00DC3B74"/>
    <w:rsid w:val="00DC57BB"/>
    <w:rsid w:val="00DD4524"/>
    <w:rsid w:val="00DD58AD"/>
    <w:rsid w:val="00DD6332"/>
    <w:rsid w:val="00DE3910"/>
    <w:rsid w:val="00DE6C7C"/>
    <w:rsid w:val="00DF52FF"/>
    <w:rsid w:val="00DF5D3A"/>
    <w:rsid w:val="00E00455"/>
    <w:rsid w:val="00E209B4"/>
    <w:rsid w:val="00E23C51"/>
    <w:rsid w:val="00E26ECE"/>
    <w:rsid w:val="00E300ED"/>
    <w:rsid w:val="00E306EA"/>
    <w:rsid w:val="00E308EB"/>
    <w:rsid w:val="00E45ED6"/>
    <w:rsid w:val="00E54496"/>
    <w:rsid w:val="00E56E4C"/>
    <w:rsid w:val="00E66CA2"/>
    <w:rsid w:val="00ED070A"/>
    <w:rsid w:val="00ED50BD"/>
    <w:rsid w:val="00ED7033"/>
    <w:rsid w:val="00F03F8B"/>
    <w:rsid w:val="00F13587"/>
    <w:rsid w:val="00F166EF"/>
    <w:rsid w:val="00F20503"/>
    <w:rsid w:val="00F26BE4"/>
    <w:rsid w:val="00F35653"/>
    <w:rsid w:val="00F357DE"/>
    <w:rsid w:val="00F367E7"/>
    <w:rsid w:val="00F43290"/>
    <w:rsid w:val="00F44D0D"/>
    <w:rsid w:val="00F45270"/>
    <w:rsid w:val="00F52FC6"/>
    <w:rsid w:val="00F64DF7"/>
    <w:rsid w:val="00F769A5"/>
    <w:rsid w:val="00F8546C"/>
    <w:rsid w:val="00F930C1"/>
    <w:rsid w:val="00FA60BF"/>
    <w:rsid w:val="00FB35CF"/>
    <w:rsid w:val="00FC597E"/>
    <w:rsid w:val="00FD0E99"/>
    <w:rsid w:val="00FF517F"/>
    <w:rsid w:val="226B1832"/>
    <w:rsid w:val="39A76BBA"/>
    <w:rsid w:val="6398BBF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2F99FF84-77ED-4189-8182-BC8FC51F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115FE"/>
    <w:pPr>
      <w:keepNext/>
      <w:numPr>
        <w:numId w:val="12"/>
      </w:numPr>
      <w:spacing w:before="180"/>
      <w:ind w:left="0" w:firstLine="0"/>
      <w:outlineLvl w:val="0"/>
    </w:pPr>
    <w:rPr>
      <w:b/>
      <w:caps/>
      <w:kern w:val="28"/>
      <w:sz w:val="20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0E37"/>
    <w:pPr>
      <w:keepNext/>
      <w:outlineLvl w:val="1"/>
    </w:pPr>
    <w:rPr>
      <w:b/>
      <w:kern w:val="28"/>
      <w:sz w:val="20"/>
      <w:szCs w:val="2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115FE"/>
    <w:rPr>
      <w:rFonts w:ascii="Arial" w:eastAsia="Times New Roman" w:hAnsi="Arial" w:cs="Times New Roman"/>
      <w:b/>
      <w:caps/>
      <w:kern w:val="28"/>
      <w:szCs w:val="2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A0E37"/>
    <w:rPr>
      <w:rFonts w:ascii="Arial" w:eastAsia="Times New Roman" w:hAnsi="Arial" w:cs="Times New Roman"/>
      <w:b/>
      <w:kern w:val="28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764B1A"/>
    <w:pPr>
      <w:spacing w:before="60" w:after="60"/>
      <w:jc w:val="left"/>
    </w:pPr>
    <w:rPr>
      <w:rFonts w:ascii="Cambria" w:eastAsia="Times New Roman" w:hAnsi="Cambria"/>
      <w:b w:val="0"/>
      <w:bCs w:val="0"/>
      <w:sz w:val="20"/>
      <w:szCs w:val="22"/>
      <w:lang w:val="nb-NO"/>
    </w:rPr>
  </w:style>
  <w:style w:type="character" w:styleId="Hyperkobling">
    <w:name w:val="Hyperlink"/>
    <w:basedOn w:val="Standardskriftforavsnitt"/>
    <w:rsid w:val="00764B1A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764B1A"/>
    <w:rPr>
      <w:rFonts w:ascii="Cambria" w:eastAsia="Times New Roman" w:hAnsi="Cambria" w:cs="Times New Roman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DA9D7497B414FACEA2D9E42F1A448" ma:contentTypeVersion="3" ma:contentTypeDescription="Opprett et nytt dokument." ma:contentTypeScope="" ma:versionID="385fa7fc4778aca9503699c7c6dc02a1">
  <xsd:schema xmlns:xsd="http://www.w3.org/2001/XMLSchema" xmlns:xs="http://www.w3.org/2001/XMLSchema" xmlns:p="http://schemas.microsoft.com/office/2006/metadata/properties" xmlns:ns2="69ef8b2d-849f-4b11-ae99-bc7008276162" targetNamespace="http://schemas.microsoft.com/office/2006/metadata/properties" ma:root="true" ma:fieldsID="0de7f86932c3533df66c4b12a728064d" ns2:_="">
    <xsd:import namespace="69ef8b2d-849f-4b11-ae99-bc7008276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f8b2d-849f-4b11-ae99-bc7008276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3136780-F8B8-4389-84EF-B1D04B307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f8b2d-849f-4b11-ae99-bc7008276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14</TotalTime>
  <Pages>2</Pages>
  <Words>253</Words>
  <Characters>1342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Pettersen, Alexandra</cp:lastModifiedBy>
  <cp:revision>54</cp:revision>
  <cp:lastPrinted>2011-03-22T00:10:00Z</cp:lastPrinted>
  <dcterms:created xsi:type="dcterms:W3CDTF">2024-08-21T19:42:00Z</dcterms:created>
  <dcterms:modified xsi:type="dcterms:W3CDTF">2026-06-29T12:02:00Z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0x0101001BADA9D7497B414FACEA2D9E42F1A448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  <property fmtid="{D5CDD505-2E9C-101B-9397-08002B2CF9AE}" pid="10" name="MediaServiceImageTags">
    <vt:lpwstr/>
  </property>
</Properties>
</file>